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339" w:rsidRDefault="00CC5F5D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>КЛАСИРАНЕ</w:t>
      </w:r>
      <w:r w:rsidR="00536457" w:rsidRPr="00BE482C">
        <w:rPr>
          <w:rFonts w:asciiTheme="majorHAnsi" w:hAnsiTheme="majorHAnsi"/>
          <w:b/>
          <w:sz w:val="32"/>
          <w:szCs w:val="32"/>
        </w:rPr>
        <w:t xml:space="preserve"> </w:t>
      </w:r>
    </w:p>
    <w:p w:rsidR="00576D0A" w:rsidRDefault="00536457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МЪЖЕ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 w:rsidR="00BE482C" w:rsidRPr="00BE482C">
        <w:rPr>
          <w:rFonts w:asciiTheme="majorHAnsi" w:hAnsiTheme="majorHAnsi"/>
          <w:b/>
          <w:sz w:val="32"/>
          <w:szCs w:val="32"/>
        </w:rPr>
        <w:t>ДЛ</w:t>
      </w:r>
      <w:r>
        <w:rPr>
          <w:rFonts w:asciiTheme="majorHAnsi" w:hAnsiTheme="majorHAnsi"/>
          <w:b/>
          <w:sz w:val="32"/>
          <w:szCs w:val="32"/>
        </w:rPr>
        <w:t>ОП 1</w:t>
      </w:r>
      <w:r w:rsidR="00484BD5">
        <w:rPr>
          <w:rFonts w:asciiTheme="majorHAnsi" w:hAnsiTheme="majorHAnsi"/>
          <w:b/>
          <w:sz w:val="32"/>
          <w:szCs w:val="32"/>
        </w:rPr>
        <w:t xml:space="preserve"> КРЪГ</w:t>
      </w:r>
      <w:r w:rsidR="006B5339">
        <w:rPr>
          <w:rFonts w:asciiTheme="majorHAnsi" w:hAnsiTheme="majorHAnsi"/>
          <w:b/>
          <w:sz w:val="32"/>
          <w:szCs w:val="32"/>
        </w:rPr>
        <w:t xml:space="preserve"> 22.09-26.09.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6B5339">
        <w:rPr>
          <w:rFonts w:asciiTheme="majorHAnsi" w:hAnsiTheme="majorHAnsi"/>
          <w:b/>
          <w:sz w:val="32"/>
          <w:szCs w:val="32"/>
        </w:rPr>
        <w:t>, гр.ПЛОВДИВ</w:t>
      </w:r>
    </w:p>
    <w:tbl>
      <w:tblPr>
        <w:tblW w:w="10312" w:type="dxa"/>
        <w:tblInd w:w="-252" w:type="dxa"/>
        <w:tblLook w:val="04A0" w:firstRow="1" w:lastRow="0" w:firstColumn="1" w:lastColumn="0" w:noHBand="0" w:noVBand="1"/>
      </w:tblPr>
      <w:tblGrid>
        <w:gridCol w:w="720"/>
        <w:gridCol w:w="3870"/>
        <w:gridCol w:w="1080"/>
        <w:gridCol w:w="1964"/>
        <w:gridCol w:w="2678"/>
      </w:tblGrid>
      <w:tr w:rsidR="00536457" w:rsidRPr="006E2125" w:rsidTr="0053645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Кат.46-48 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Ергюнал Сабри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F927A8">
            <w:pPr>
              <w:rPr>
                <w:color w:val="FF0000"/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Николай Красимиров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Кат.51 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Ерджан Шабанов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Латин Иванов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Илменов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Милослав Атанасов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 xml:space="preserve">Спарта 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Кат.54кг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Ясен Радев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Левски Сф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Божидар Гаврилов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Асен Караманов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Павел Димитров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Георгиев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Кат.57кг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Николай Маринов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Локомотив Рс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Николай Николаев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Даниел Кирилов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Ангелов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Цветан Антов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Йордан Димов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Кат.60кг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Хавиер Диас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Стевен Тескари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Петър Ангелов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Жулиен Копано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Пд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Светослав Гергов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Изгрев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Атанас Атанасов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jc w:val="center"/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F927A8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Петър Минев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Кат.63.5кг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Кирил Русинов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Божидар Джуров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Левски Сф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Данаил Горячий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Шон Торес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Пламен Янков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Здравко Здравков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Марин Маринов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Данчо Ганушев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Мехмед Чакъров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Емануил Богоев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Иван Джемерджиев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Пд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Алекс Мишев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Миньор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Асен Асенов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Анастас Иванов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Димитър Наков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Кат.67кг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Венсан Киркоров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Йордан Енчев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Михаил Асенов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Даниел Владимиров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 xml:space="preserve">Миньор 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jc w:val="center"/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F927A8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Божидар Георгиев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Джулиен Лилянов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ДСД боксинг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Калоян Славчев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Християн Баев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Николай Генов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Борислав Михайлов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Трайчо Георгиев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Кат.71кг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Мартин Иванов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В.Търново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Иван Атанасов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Роберт Чамасанян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Евгени Начев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Борис Деспотов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Юлиян Бонзов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Светлин Спасов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 Чонгов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Стойчо Недев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 xml:space="preserve">Победа 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Андон Илиев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Филип Рачев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Шуменгруп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Шумен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 Поюков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Айхан Юсеинов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Бисер Атанасов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Панайотис Димов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Локомотив ГО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Г.Оряховица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Драганов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Кат.75кг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Рами Киуан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Дилян Лазаров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Пл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Мартин Поптолев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Михаил Павлов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Марио Найденов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В.Търново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Венцислав Палев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Сертач Илкеров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Валери Стоилов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Венцислав Ангелов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Николай Дишков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Кристиян Гълъбов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Стефан Бакърджиев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В.Търново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Кат.80кг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Кристиян Николов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Марио Митев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Васил Делев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Мануел Жечев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Димовбоксинг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 Арсов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Атанас Иванов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Дд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Пламен Николов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Кристиян Трифонов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F927A8">
            <w:pPr>
              <w:rPr>
                <w:color w:val="FF0000"/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Стоимен Димитров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Борис Голешев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Кат.86кг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Мохамед Юсеф Реда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Петров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Спартак Дд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Димитър Димитров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Даниел Иванов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Самир Назла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Стефан Върбин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92кг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Иван Стаменов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Виктор Николов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Стоян Стефанов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Данаил Спасов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F927A8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Васил Стефанов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jc w:val="center"/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F927A8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Найден Найденов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jc w:val="center"/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F927A8" w:rsidRDefault="00536457" w:rsidP="00536457">
            <w:pPr>
              <w:rPr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Лефтеров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Никола Тодоров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F927A8">
            <w:pPr>
              <w:rPr>
                <w:color w:val="FF0000"/>
                <w:sz w:val="28"/>
                <w:szCs w:val="28"/>
                <w:lang w:eastAsia="en-US"/>
              </w:rPr>
            </w:pPr>
            <w:r w:rsidRPr="006E2125">
              <w:rPr>
                <w:color w:val="FF0000"/>
                <w:sz w:val="28"/>
                <w:szCs w:val="28"/>
                <w:lang w:eastAsia="en-US"/>
              </w:rPr>
              <w:t>Кристиян Стефанов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Кат.+ 92кг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Петър Белберов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Йордан Морехон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Окан Мехмед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F927A8">
            <w:pPr>
              <w:rPr>
                <w:color w:val="FF0000"/>
                <w:sz w:val="28"/>
                <w:szCs w:val="28"/>
                <w:lang w:eastAsia="en-US"/>
              </w:rPr>
            </w:pPr>
            <w:r w:rsidRPr="006E2125">
              <w:rPr>
                <w:color w:val="FF0000"/>
                <w:sz w:val="28"/>
                <w:szCs w:val="28"/>
                <w:lang w:eastAsia="en-US"/>
              </w:rPr>
              <w:t>Пламен Петков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Чардафон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Габрово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Даян Димчев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Георги Луков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F927A8">
            <w:pPr>
              <w:rPr>
                <w:color w:val="FF0000"/>
                <w:sz w:val="28"/>
                <w:szCs w:val="28"/>
                <w:lang w:eastAsia="en-US"/>
              </w:rPr>
            </w:pPr>
            <w:r w:rsidRPr="00F927A8">
              <w:rPr>
                <w:sz w:val="28"/>
                <w:szCs w:val="28"/>
                <w:lang w:eastAsia="en-US"/>
              </w:rPr>
              <w:t>Джан Мустафов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Тони Гергов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536457" w:rsidRPr="006E2125" w:rsidTr="0053645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Алберт Хепперле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457" w:rsidRPr="006E2125" w:rsidRDefault="00536457" w:rsidP="00536457">
            <w:pPr>
              <w:rPr>
                <w:color w:val="000000"/>
                <w:sz w:val="28"/>
                <w:szCs w:val="28"/>
                <w:lang w:eastAsia="en-US"/>
              </w:rPr>
            </w:pPr>
            <w:r w:rsidRPr="006E2125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</w:tbl>
    <w:p w:rsidR="00536457" w:rsidRDefault="00536457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484BD5" w:rsidRDefault="00484BD5" w:rsidP="00536457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CC5F5D" w:rsidRDefault="006E2125" w:rsidP="006E2125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E3" w:rsidRDefault="005F3EE3" w:rsidP="00144764">
      <w:r>
        <w:separator/>
      </w:r>
    </w:p>
  </w:endnote>
  <w:endnote w:type="continuationSeparator" w:id="0">
    <w:p w:rsidR="005F3EE3" w:rsidRDefault="005F3EE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Default="002E4711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E3" w:rsidRDefault="005F3EE3" w:rsidP="00144764">
      <w:r>
        <w:separator/>
      </w:r>
    </w:p>
  </w:footnote>
  <w:footnote w:type="continuationSeparator" w:id="0">
    <w:p w:rsidR="005F3EE3" w:rsidRDefault="005F3EE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1BE5"/>
    <w:rsid w:val="000342D8"/>
    <w:rsid w:val="000F0F1A"/>
    <w:rsid w:val="00144764"/>
    <w:rsid w:val="00200303"/>
    <w:rsid w:val="002A4A8E"/>
    <w:rsid w:val="002E4711"/>
    <w:rsid w:val="003309D0"/>
    <w:rsid w:val="003874E4"/>
    <w:rsid w:val="00484BD5"/>
    <w:rsid w:val="00536457"/>
    <w:rsid w:val="00570DB0"/>
    <w:rsid w:val="00576D0A"/>
    <w:rsid w:val="005F3EE3"/>
    <w:rsid w:val="00606305"/>
    <w:rsid w:val="006B233B"/>
    <w:rsid w:val="006B5339"/>
    <w:rsid w:val="006D1ED9"/>
    <w:rsid w:val="006E2125"/>
    <w:rsid w:val="007077B0"/>
    <w:rsid w:val="0073702F"/>
    <w:rsid w:val="0076018A"/>
    <w:rsid w:val="00803877"/>
    <w:rsid w:val="00853C82"/>
    <w:rsid w:val="008A7760"/>
    <w:rsid w:val="00917784"/>
    <w:rsid w:val="00920FBF"/>
    <w:rsid w:val="00932AC9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A3D50"/>
    <w:rsid w:val="00CB5611"/>
    <w:rsid w:val="00CC5F5D"/>
    <w:rsid w:val="00CE162C"/>
    <w:rsid w:val="00CE7492"/>
    <w:rsid w:val="00D73436"/>
    <w:rsid w:val="00D876C6"/>
    <w:rsid w:val="00DD5333"/>
    <w:rsid w:val="00E127A4"/>
    <w:rsid w:val="00E1287C"/>
    <w:rsid w:val="00E247D5"/>
    <w:rsid w:val="00E957A4"/>
    <w:rsid w:val="00E96AFF"/>
    <w:rsid w:val="00F927A8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6B466"/>
  <w15:docId w15:val="{2390F890-2340-425B-A74F-156E92CB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A16BC-4552-4F92-932A-35F2D155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8</cp:revision>
  <cp:lastPrinted>2021-03-05T11:43:00Z</cp:lastPrinted>
  <dcterms:created xsi:type="dcterms:W3CDTF">2021-11-24T11:51:00Z</dcterms:created>
  <dcterms:modified xsi:type="dcterms:W3CDTF">2021-11-24T13:19:00Z</dcterms:modified>
</cp:coreProperties>
</file>